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116F8" w:rsidRDefault="009116F8">
      <w: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25" type="#_x0000_t136" style="width:481.5pt;height:42pt" fillcolor="#dcebf5">
            <v:fill color2="#55261c" colors="0 #dcebf5;5243f #83a7c3;8520f #768fb9;13763f #83a7c3;34079f white;36700f #9c6563;38011f #80302d;46531f #c0524e;61604f #ebdad4;1 #55261c" method="none" focus="100%" type="gradient"/>
            <v:shadow color="#868686"/>
            <o:extrusion v:ext="view" color="silver" on="t" rotationangle=",-6" viewpoint=",34.72222mm" viewpointorigin=",.5" skewangle="135" brightness="4000f" lightposition="0,50000" lightlevel="52000f" lightposition2="0,-50000" lightlevel2="14000f" type="perspective" lightharsh2="t"/>
            <v:textpath style="font-family:&quot;Arial Black&quot;;v-text-kern:t" trim="t" fitpath="t" string="Gara Interregionale aperta Sud Discesa classica Fiume Tanagro 17/04/2011"/>
          </v:shape>
        </w:pict>
      </w:r>
    </w:p>
    <w:p w:rsidR="009116F8" w:rsidRDefault="009116F8"/>
    <w:p w:rsidR="009116F8" w:rsidRDefault="009116F8"/>
    <w:p w:rsidR="009116F8" w:rsidRDefault="009116F8"/>
    <w:p w:rsidR="009116F8" w:rsidRDefault="009116F8">
      <w:r w:rsidRPr="00D0760D"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Immagine 3" o:spid="_x0000_i1026" type="#_x0000_t75" style="width:472.5pt;height:168pt;visibility:visible">
            <v:imagedata r:id="rId4" o:title=""/>
          </v:shape>
        </w:pict>
      </w:r>
    </w:p>
    <w:sectPr w:rsidR="009116F8" w:rsidSect="00241E27"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normal"/>
  <w:zoom w:percent="100"/>
  <w:embedSystemFonts/>
  <w:defaultTabStop w:val="708"/>
  <w:hyphenationZone w:val="283"/>
  <w:doNotHyphenateCaps/>
  <w:characterSpacingControl w:val="doNotCompress"/>
  <w:doNotValidateAgainstSchema/>
  <w:doNotDemarcateInvalidXml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532DA8"/>
    <w:rsid w:val="00241E27"/>
    <w:rsid w:val="00532DA8"/>
    <w:rsid w:val="008A1BE9"/>
    <w:rsid w:val="009116F8"/>
    <w:rsid w:val="009B3BA0"/>
    <w:rsid w:val="00A307C8"/>
    <w:rsid w:val="00A64AD2"/>
    <w:rsid w:val="00B10EAE"/>
    <w:rsid w:val="00D0760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sz w:val="22"/>
        <w:szCs w:val="22"/>
        <w:lang w:val="it-IT" w:eastAsia="it-IT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41E27"/>
    <w:pPr>
      <w:spacing w:after="200" w:line="276" w:lineRule="auto"/>
    </w:pPr>
    <w:rPr>
      <w:rFonts w:cs="Calibri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9B3BA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9B3BA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0</TotalTime>
  <Pages>1</Pages>
  <Words>1</Words>
  <Characters>6</Characters>
  <Application>Microsoft Office Outlook</Application>
  <DocSecurity>0</DocSecurity>
  <Lines>0</Lines>
  <Paragraphs>0</Paragraphs>
  <ScaleCrop>false</ScaleCrop>
  <Company>Federazione Canoa Kayak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nicola</dc:creator>
  <cp:keywords/>
  <dc:description/>
  <cp:lastModifiedBy>t.parruccini</cp:lastModifiedBy>
  <cp:revision>2</cp:revision>
  <cp:lastPrinted>2011-02-10T07:50:00Z</cp:lastPrinted>
  <dcterms:created xsi:type="dcterms:W3CDTF">2011-02-10T07:50:00Z</dcterms:created>
  <dcterms:modified xsi:type="dcterms:W3CDTF">2011-02-10T07:50:00Z</dcterms:modified>
</cp:coreProperties>
</file>